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FB00C00" w:rsidR="00CD4C7B" w:rsidRPr="00A535FC" w:rsidRDefault="00B05962" w:rsidP="00CD4C7B">
      <w:pPr>
        <w:pStyle w:val="Header"/>
        <w:tabs>
          <w:tab w:val="right" w:pos="9639"/>
        </w:tabs>
        <w:rPr>
          <w:bCs/>
          <w:i/>
          <w:noProof w:val="0"/>
          <w:sz w:val="24"/>
          <w:szCs w:val="24"/>
        </w:rPr>
      </w:pPr>
      <w:r w:rsidRPr="00A535FC">
        <w:rPr>
          <w:bCs/>
          <w:noProof w:val="0"/>
          <w:sz w:val="24"/>
          <w:szCs w:val="24"/>
        </w:rPr>
        <w:t>3GPP TSG-RAN WG2 Meeting #101</w:t>
      </w:r>
      <w:r w:rsidR="004A1C9A" w:rsidRPr="00A535FC">
        <w:rPr>
          <w:bCs/>
          <w:noProof w:val="0"/>
          <w:sz w:val="24"/>
          <w:szCs w:val="24"/>
        </w:rPr>
        <w:t>bis</w:t>
      </w:r>
      <w:r w:rsidR="00CD4C7B" w:rsidRPr="00A535FC">
        <w:rPr>
          <w:bCs/>
          <w:noProof w:val="0"/>
          <w:sz w:val="24"/>
          <w:szCs w:val="24"/>
        </w:rPr>
        <w:tab/>
      </w:r>
      <w:r w:rsidR="00CD4C7B" w:rsidRPr="00A535FC">
        <w:rPr>
          <w:rFonts w:hint="eastAsia"/>
          <w:bCs/>
          <w:noProof w:val="0"/>
          <w:sz w:val="24"/>
          <w:szCs w:val="24"/>
        </w:rPr>
        <w:t>R</w:t>
      </w:r>
      <w:r w:rsidR="00CD4C7B" w:rsidRPr="00A535FC">
        <w:rPr>
          <w:bCs/>
          <w:noProof w:val="0"/>
          <w:sz w:val="24"/>
          <w:szCs w:val="24"/>
        </w:rPr>
        <w:t>2</w:t>
      </w:r>
      <w:r w:rsidR="00CD4C7B" w:rsidRPr="00A535FC">
        <w:rPr>
          <w:rFonts w:hint="eastAsia"/>
          <w:bCs/>
          <w:noProof w:val="0"/>
          <w:sz w:val="24"/>
          <w:szCs w:val="24"/>
        </w:rPr>
        <w:t>-</w:t>
      </w:r>
      <w:r w:rsidR="00C42F09">
        <w:rPr>
          <w:bCs/>
          <w:noProof w:val="0"/>
          <w:sz w:val="24"/>
          <w:szCs w:val="24"/>
        </w:rPr>
        <w:t>1805343</w:t>
      </w:r>
    </w:p>
    <w:p w14:paraId="231362B2" w14:textId="340297D7" w:rsidR="00CD4C7B" w:rsidRPr="00A535FC" w:rsidRDefault="00231728" w:rsidP="00CD4C7B">
      <w:pPr>
        <w:pStyle w:val="Header"/>
        <w:tabs>
          <w:tab w:val="right" w:pos="9639"/>
        </w:tabs>
        <w:rPr>
          <w:bCs/>
          <w:noProof w:val="0"/>
          <w:sz w:val="24"/>
          <w:szCs w:val="24"/>
        </w:rPr>
      </w:pPr>
      <w:r w:rsidRPr="00A535FC">
        <w:rPr>
          <w:rFonts w:eastAsia="SimSun"/>
          <w:noProof w:val="0"/>
          <w:sz w:val="24"/>
          <w:szCs w:val="24"/>
          <w:lang w:eastAsia="zh-CN"/>
        </w:rPr>
        <w:t>Sanya, China, 16</w:t>
      </w:r>
      <w:r w:rsidRPr="00A535FC">
        <w:rPr>
          <w:rFonts w:eastAsia="SimSun"/>
          <w:noProof w:val="0"/>
          <w:sz w:val="24"/>
          <w:szCs w:val="24"/>
          <w:vertAlign w:val="superscript"/>
          <w:lang w:eastAsia="zh-CN"/>
        </w:rPr>
        <w:t>th</w:t>
      </w:r>
      <w:r w:rsidRPr="00A535FC">
        <w:rPr>
          <w:rFonts w:eastAsia="SimSun"/>
          <w:noProof w:val="0"/>
          <w:sz w:val="24"/>
          <w:szCs w:val="24"/>
          <w:lang w:eastAsia="zh-CN"/>
        </w:rPr>
        <w:t xml:space="preserve"> - 20</w:t>
      </w:r>
      <w:r w:rsidRPr="00A535FC">
        <w:rPr>
          <w:rFonts w:eastAsia="SimSun"/>
          <w:noProof w:val="0"/>
          <w:sz w:val="24"/>
          <w:szCs w:val="24"/>
          <w:vertAlign w:val="superscript"/>
          <w:lang w:eastAsia="zh-CN"/>
        </w:rPr>
        <w:t>th</w:t>
      </w:r>
      <w:r w:rsidRPr="00A535FC">
        <w:rPr>
          <w:rFonts w:eastAsia="SimSun"/>
          <w:noProof w:val="0"/>
          <w:sz w:val="24"/>
          <w:szCs w:val="24"/>
          <w:lang w:eastAsia="zh-CN"/>
        </w:rPr>
        <w:t xml:space="preserve"> April 2018</w:t>
      </w:r>
      <w:r w:rsidR="00364B41" w:rsidRPr="00A535FC">
        <w:rPr>
          <w:rFonts w:eastAsia="SimSun"/>
          <w:noProof w:val="0"/>
          <w:sz w:val="24"/>
          <w:szCs w:val="24"/>
          <w:lang w:eastAsia="zh-CN"/>
        </w:rPr>
        <w:tab/>
      </w:r>
    </w:p>
    <w:p w14:paraId="39BE00F6" w14:textId="77777777" w:rsidR="00CD4C7B" w:rsidRPr="00A535FC" w:rsidRDefault="00CD4C7B" w:rsidP="00CD4C7B">
      <w:pPr>
        <w:pStyle w:val="Header"/>
        <w:rPr>
          <w:bCs/>
          <w:noProof w:val="0"/>
          <w:sz w:val="24"/>
        </w:rPr>
      </w:pPr>
    </w:p>
    <w:p w14:paraId="49379CFB" w14:textId="77777777" w:rsidR="00CD4C7B" w:rsidRPr="00A535FC" w:rsidRDefault="00CD4C7B" w:rsidP="00CD4C7B">
      <w:pPr>
        <w:pStyle w:val="Header"/>
        <w:rPr>
          <w:bCs/>
          <w:noProof w:val="0"/>
          <w:sz w:val="24"/>
        </w:rPr>
      </w:pPr>
    </w:p>
    <w:p w14:paraId="758E2B30" w14:textId="7C5A03F9" w:rsidR="00CD4C7B" w:rsidRPr="00A535FC" w:rsidRDefault="00CD4C7B" w:rsidP="00CD4C7B">
      <w:pPr>
        <w:pStyle w:val="CRCoverPage"/>
        <w:tabs>
          <w:tab w:val="left" w:pos="1985"/>
        </w:tabs>
        <w:rPr>
          <w:rFonts w:cs="Arial"/>
          <w:b/>
          <w:bCs/>
          <w:sz w:val="24"/>
          <w:lang w:eastAsia="ja-JP"/>
        </w:rPr>
      </w:pPr>
      <w:r w:rsidRPr="00A535FC">
        <w:rPr>
          <w:rFonts w:cs="Arial"/>
          <w:b/>
          <w:bCs/>
          <w:sz w:val="24"/>
        </w:rPr>
        <w:t>Agenda item:</w:t>
      </w:r>
      <w:r w:rsidRPr="00A535FC">
        <w:rPr>
          <w:rFonts w:cs="Arial"/>
          <w:b/>
          <w:bCs/>
          <w:sz w:val="24"/>
        </w:rPr>
        <w:tab/>
      </w:r>
      <w:r w:rsidR="007D52FC" w:rsidRPr="00A535FC">
        <w:rPr>
          <w:rFonts w:cs="Arial"/>
          <w:b/>
          <w:bCs/>
          <w:sz w:val="24"/>
          <w:lang w:eastAsia="ja-JP"/>
        </w:rPr>
        <w:t>10.3.1.12</w:t>
      </w:r>
    </w:p>
    <w:p w14:paraId="6A1BC0C1" w14:textId="2FF76E31" w:rsidR="00CD4C7B" w:rsidRPr="00A535FC" w:rsidRDefault="00CD4C7B" w:rsidP="00CD4C7B">
      <w:pPr>
        <w:tabs>
          <w:tab w:val="left" w:pos="1985"/>
        </w:tabs>
        <w:ind w:left="1985" w:hanging="1985"/>
        <w:rPr>
          <w:rFonts w:ascii="Arial" w:hAnsi="Arial" w:cs="Arial"/>
          <w:b/>
          <w:bCs/>
          <w:sz w:val="24"/>
        </w:rPr>
      </w:pPr>
      <w:r w:rsidRPr="00A535FC">
        <w:rPr>
          <w:rFonts w:ascii="Arial" w:hAnsi="Arial" w:cs="Arial"/>
          <w:b/>
          <w:bCs/>
          <w:sz w:val="24"/>
        </w:rPr>
        <w:t>Source:</w:t>
      </w:r>
      <w:r w:rsidRPr="00A535FC">
        <w:rPr>
          <w:rFonts w:ascii="Arial" w:hAnsi="Arial" w:cs="Arial"/>
          <w:b/>
          <w:bCs/>
          <w:sz w:val="24"/>
        </w:rPr>
        <w:tab/>
      </w:r>
      <w:r w:rsidR="001741A0" w:rsidRPr="00A535FC">
        <w:rPr>
          <w:rFonts w:ascii="Arial" w:hAnsi="Arial" w:cs="Arial"/>
          <w:b/>
          <w:bCs/>
          <w:sz w:val="24"/>
        </w:rPr>
        <w:t>Nokia</w:t>
      </w:r>
      <w:r w:rsidR="00090468" w:rsidRPr="00A535FC">
        <w:rPr>
          <w:rFonts w:ascii="Arial" w:hAnsi="Arial" w:cs="Arial"/>
          <w:b/>
          <w:bCs/>
          <w:sz w:val="24"/>
        </w:rPr>
        <w:t xml:space="preserve">, </w:t>
      </w:r>
      <w:r w:rsidR="00325AE3" w:rsidRPr="00A535FC">
        <w:rPr>
          <w:rFonts w:ascii="Arial" w:hAnsi="Arial" w:cs="Arial"/>
          <w:b/>
          <w:bCs/>
          <w:sz w:val="24"/>
        </w:rPr>
        <w:t>Nokia</w:t>
      </w:r>
      <w:r w:rsidR="00090468" w:rsidRPr="00A535FC">
        <w:rPr>
          <w:rFonts w:ascii="Arial" w:hAnsi="Arial" w:cs="Arial"/>
          <w:b/>
          <w:bCs/>
          <w:sz w:val="24"/>
        </w:rPr>
        <w:t xml:space="preserve"> Shanghai Bell</w:t>
      </w:r>
    </w:p>
    <w:p w14:paraId="45BE90BE" w14:textId="4B02BFFF" w:rsidR="00CD4C7B" w:rsidRPr="00A535FC" w:rsidRDefault="00CD4C7B" w:rsidP="00CD4C7B">
      <w:pPr>
        <w:ind w:left="1985" w:hanging="1985"/>
        <w:rPr>
          <w:rFonts w:ascii="Arial" w:hAnsi="Arial" w:cs="Arial"/>
          <w:b/>
          <w:bCs/>
          <w:sz w:val="24"/>
        </w:rPr>
      </w:pPr>
      <w:r w:rsidRPr="00A535FC">
        <w:rPr>
          <w:rFonts w:ascii="Arial" w:hAnsi="Arial" w:cs="Arial"/>
          <w:b/>
          <w:bCs/>
          <w:sz w:val="24"/>
        </w:rPr>
        <w:t>Title:</w:t>
      </w:r>
      <w:r w:rsidRPr="00A535FC">
        <w:rPr>
          <w:rFonts w:ascii="Arial" w:hAnsi="Arial" w:cs="Arial"/>
          <w:b/>
          <w:bCs/>
          <w:sz w:val="24"/>
        </w:rPr>
        <w:tab/>
      </w:r>
      <w:r w:rsidR="007D52FC" w:rsidRPr="00A535FC">
        <w:rPr>
          <w:rFonts w:ascii="Arial" w:hAnsi="Arial" w:cs="Arial"/>
          <w:b/>
          <w:bCs/>
          <w:sz w:val="24"/>
        </w:rPr>
        <w:t xml:space="preserve">Clarifications </w:t>
      </w:r>
      <w:r w:rsidR="00BB2D75">
        <w:rPr>
          <w:rFonts w:ascii="Arial" w:hAnsi="Arial" w:cs="Arial"/>
          <w:b/>
          <w:bCs/>
          <w:sz w:val="24"/>
        </w:rPr>
        <w:t>on</w:t>
      </w:r>
      <w:r w:rsidR="007D52FC" w:rsidRPr="00A535FC">
        <w:rPr>
          <w:rFonts w:ascii="Arial" w:hAnsi="Arial" w:cs="Arial"/>
          <w:b/>
          <w:bCs/>
          <w:sz w:val="24"/>
        </w:rPr>
        <w:t xml:space="preserve"> PHR format with </w:t>
      </w:r>
      <w:r w:rsidR="007C4555">
        <w:rPr>
          <w:rFonts w:ascii="Arial" w:hAnsi="Arial" w:cs="Arial"/>
          <w:b/>
          <w:bCs/>
          <w:sz w:val="24"/>
        </w:rPr>
        <w:t>EN</w:t>
      </w:r>
      <w:r w:rsidR="007D52FC" w:rsidRPr="00A535FC">
        <w:rPr>
          <w:rFonts w:ascii="Arial" w:hAnsi="Arial" w:cs="Arial"/>
          <w:b/>
          <w:bCs/>
          <w:sz w:val="24"/>
        </w:rPr>
        <w:t>-DC</w:t>
      </w:r>
    </w:p>
    <w:p w14:paraId="3AC3A0B1" w14:textId="2465DA0E" w:rsidR="00CD4C7B" w:rsidRPr="00A535FC" w:rsidRDefault="00CD4C7B" w:rsidP="00CD4C7B">
      <w:pPr>
        <w:ind w:left="1985" w:hanging="1985"/>
        <w:rPr>
          <w:rFonts w:ascii="Arial" w:hAnsi="Arial" w:cs="Arial"/>
          <w:b/>
          <w:bCs/>
          <w:sz w:val="24"/>
        </w:rPr>
      </w:pPr>
      <w:r w:rsidRPr="00A535FC">
        <w:rPr>
          <w:rFonts w:ascii="Arial" w:hAnsi="Arial" w:cs="Arial"/>
          <w:b/>
          <w:bCs/>
          <w:sz w:val="24"/>
        </w:rPr>
        <w:t>WID/SID:</w:t>
      </w:r>
      <w:r w:rsidRPr="00A535FC">
        <w:rPr>
          <w:rFonts w:ascii="Arial" w:hAnsi="Arial" w:cs="Arial"/>
          <w:b/>
          <w:bCs/>
          <w:sz w:val="24"/>
        </w:rPr>
        <w:tab/>
      </w:r>
      <w:r w:rsidR="00112F1A" w:rsidRPr="00A535FC">
        <w:rPr>
          <w:rFonts w:ascii="Arial" w:hAnsi="Arial" w:cs="Arial"/>
          <w:b/>
          <w:bCs/>
          <w:sz w:val="24"/>
        </w:rPr>
        <w:t xml:space="preserve">NR_newRAT-Core </w:t>
      </w:r>
      <w:r w:rsidR="00D80795" w:rsidRPr="00A535FC">
        <w:rPr>
          <w:rFonts w:ascii="Arial" w:hAnsi="Arial" w:cs="Arial"/>
          <w:b/>
          <w:bCs/>
          <w:sz w:val="24"/>
        </w:rPr>
        <w:t>-</w:t>
      </w:r>
      <w:r w:rsidRPr="00A535FC">
        <w:rPr>
          <w:rFonts w:ascii="Arial" w:hAnsi="Arial" w:cs="Arial"/>
          <w:b/>
          <w:bCs/>
          <w:sz w:val="24"/>
        </w:rPr>
        <w:t xml:space="preserve"> Release</w:t>
      </w:r>
      <w:r w:rsidR="00D80795" w:rsidRPr="00A535FC">
        <w:rPr>
          <w:rFonts w:ascii="Arial" w:hAnsi="Arial" w:cs="Arial"/>
          <w:b/>
          <w:bCs/>
          <w:sz w:val="24"/>
        </w:rPr>
        <w:t xml:space="preserve"> </w:t>
      </w:r>
      <w:r w:rsidR="00970DB3" w:rsidRPr="00A535FC">
        <w:rPr>
          <w:rFonts w:ascii="Arial" w:hAnsi="Arial" w:cs="Arial"/>
          <w:b/>
          <w:bCs/>
          <w:sz w:val="24"/>
        </w:rPr>
        <w:t>15</w:t>
      </w:r>
    </w:p>
    <w:p w14:paraId="7DF86DB4" w14:textId="77777777" w:rsidR="00CD4C7B" w:rsidRPr="00A535FC" w:rsidRDefault="00CD4C7B" w:rsidP="00CD4C7B">
      <w:pPr>
        <w:tabs>
          <w:tab w:val="left" w:pos="1985"/>
        </w:tabs>
        <w:rPr>
          <w:rFonts w:ascii="Arial" w:hAnsi="Arial" w:cs="Arial"/>
          <w:b/>
          <w:bCs/>
          <w:sz w:val="24"/>
        </w:rPr>
      </w:pPr>
      <w:r w:rsidRPr="00A535FC">
        <w:rPr>
          <w:rFonts w:ascii="Arial" w:hAnsi="Arial" w:cs="Arial"/>
          <w:b/>
          <w:bCs/>
          <w:sz w:val="24"/>
        </w:rPr>
        <w:t>Document for:</w:t>
      </w:r>
      <w:r w:rsidRPr="00A535FC">
        <w:rPr>
          <w:rFonts w:ascii="Arial" w:hAnsi="Arial" w:cs="Arial"/>
          <w:b/>
          <w:bCs/>
          <w:sz w:val="24"/>
        </w:rPr>
        <w:tab/>
        <w:t>Discussion and Decision</w:t>
      </w:r>
    </w:p>
    <w:p w14:paraId="3E959691" w14:textId="77777777" w:rsidR="00CD4C7B" w:rsidRPr="00A535FC" w:rsidRDefault="00CD4C7B" w:rsidP="00CD4C7B">
      <w:pPr>
        <w:pStyle w:val="Heading1"/>
      </w:pPr>
      <w:r w:rsidRPr="00A535FC">
        <w:t>1</w:t>
      </w:r>
      <w:r w:rsidRPr="00A535FC">
        <w:tab/>
      </w:r>
      <w:r w:rsidR="0056573F" w:rsidRPr="00A535FC">
        <w:t>Introduction</w:t>
      </w:r>
    </w:p>
    <w:p w14:paraId="27F837EA" w14:textId="383D00F7" w:rsidR="00DB6269" w:rsidRPr="00A535FC" w:rsidRDefault="00693BF8" w:rsidP="00CD4C7B">
      <w:r>
        <w:t>This contribution discusses the PHR format issues</w:t>
      </w:r>
      <w:r w:rsidR="007C4555">
        <w:t xml:space="preserve"> with the current specification</w:t>
      </w:r>
      <w:r>
        <w:t>.</w:t>
      </w:r>
    </w:p>
    <w:p w14:paraId="127ACA6D" w14:textId="691C7C3E" w:rsidR="00CD4C7B" w:rsidRPr="00A535FC" w:rsidRDefault="00CD4C7B" w:rsidP="00CD4C7B">
      <w:pPr>
        <w:pStyle w:val="Heading1"/>
      </w:pPr>
      <w:r w:rsidRPr="00A535FC">
        <w:t>2</w:t>
      </w:r>
      <w:r w:rsidRPr="00A535FC">
        <w:tab/>
      </w:r>
      <w:r w:rsidR="00DB6269" w:rsidRPr="00A535FC">
        <w:t>Discussion</w:t>
      </w:r>
    </w:p>
    <w:p w14:paraId="04D73E01" w14:textId="10536BDA" w:rsidR="00DB6269" w:rsidRPr="00A535FC" w:rsidRDefault="00DB6269" w:rsidP="00DB6269">
      <w:pPr>
        <w:pStyle w:val="Heading2"/>
      </w:pPr>
      <w:r w:rsidRPr="00A535FC">
        <w:t>2.1</w:t>
      </w:r>
      <w:r w:rsidRPr="00A535FC">
        <w:tab/>
      </w:r>
      <w:r w:rsidR="00693BF8">
        <w:t xml:space="preserve">Ambiguity in </w:t>
      </w:r>
      <w:r w:rsidRPr="00A535FC">
        <w:t>PHR format to be used</w:t>
      </w:r>
    </w:p>
    <w:p w14:paraId="6519DEBA" w14:textId="25B933E2" w:rsidR="00DB6269" w:rsidRPr="00A535FC" w:rsidRDefault="00DB6269" w:rsidP="00DB6269">
      <w:r w:rsidRPr="00A535FC">
        <w:t xml:space="preserve">Previously in RAN2#100 meeting, it was agreed the PHR format with 4 octet bitmap for </w:t>
      </w:r>
      <w:r w:rsidRPr="00A535FC">
        <w:rPr>
          <w:i/>
        </w:rPr>
        <w:t>SCellIndex</w:t>
      </w:r>
      <w:r w:rsidRPr="00A535FC">
        <w:t xml:space="preserve"> is always used for EN-DC</w:t>
      </w:r>
      <w:r w:rsidR="00D452BE">
        <w:t xml:space="preserve"> [1]</w:t>
      </w:r>
      <w:r w:rsidRPr="00A535FC">
        <w:t>:</w:t>
      </w:r>
    </w:p>
    <w:p w14:paraId="2C82604F" w14:textId="77777777" w:rsidR="00DB6269" w:rsidRPr="00DB6269" w:rsidRDefault="00DB6269" w:rsidP="00DB62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931" w:hanging="363"/>
        <w:textAlignment w:val="baseline"/>
        <w:rPr>
          <w:rFonts w:ascii="Arial" w:eastAsia="MS Mincho" w:hAnsi="Arial"/>
          <w:b/>
          <w:i/>
          <w:szCs w:val="24"/>
          <w:lang w:eastAsia="en-GB"/>
        </w:rPr>
      </w:pPr>
      <w:r w:rsidRPr="00DB6269">
        <w:rPr>
          <w:rFonts w:ascii="Arial" w:eastAsia="MS Mincho" w:hAnsi="Arial"/>
          <w:b/>
          <w:i/>
          <w:szCs w:val="24"/>
          <w:lang w:eastAsia="en-GB"/>
        </w:rPr>
        <w:t>Agreements</w:t>
      </w:r>
    </w:p>
    <w:p w14:paraId="20B58F44" w14:textId="77777777" w:rsidR="00DB6269" w:rsidRPr="00DB6269" w:rsidRDefault="00DB6269" w:rsidP="00DB62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931" w:hanging="363"/>
        <w:textAlignment w:val="baseline"/>
        <w:rPr>
          <w:rFonts w:ascii="Arial" w:eastAsia="MS Mincho" w:hAnsi="Arial"/>
          <w:i/>
          <w:szCs w:val="24"/>
          <w:lang w:eastAsia="en-GB"/>
        </w:rPr>
      </w:pPr>
    </w:p>
    <w:p w14:paraId="7045F200" w14:textId="77777777" w:rsidR="00DB6269" w:rsidRPr="00DB6269" w:rsidRDefault="00DB6269" w:rsidP="00DB62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931" w:hanging="363"/>
        <w:textAlignment w:val="baseline"/>
        <w:rPr>
          <w:rFonts w:ascii="Arial" w:eastAsia="MS Mincho" w:hAnsi="Arial"/>
          <w:i/>
          <w:szCs w:val="24"/>
          <w:lang w:eastAsia="en-GB"/>
        </w:rPr>
      </w:pPr>
      <w:r w:rsidRPr="00DB6269">
        <w:rPr>
          <w:rFonts w:ascii="Arial" w:eastAsia="MS Mincho" w:hAnsi="Arial"/>
          <w:i/>
          <w:szCs w:val="24"/>
          <w:lang w:eastAsia="en-GB"/>
        </w:rPr>
        <w:t>1:</w:t>
      </w:r>
      <w:r w:rsidRPr="00DB6269">
        <w:rPr>
          <w:rFonts w:ascii="Arial" w:eastAsia="MS Mincho" w:hAnsi="Arial"/>
          <w:i/>
          <w:szCs w:val="24"/>
          <w:lang w:eastAsia="en-GB"/>
        </w:rPr>
        <w:tab/>
        <w:t>The MN provides the SN the range of SCellIndex to be used by signalling a start value and a stop value if the range. 32 SCellIndex range is used between the MN and the SN. The UE uses “Dual Connectivity PHR MAC Control Element supporting 32 serving cells with configured uplink” for PH reporting.</w:t>
      </w:r>
    </w:p>
    <w:p w14:paraId="4661E316" w14:textId="77777777" w:rsidR="00DB6269" w:rsidRPr="00A535FC" w:rsidRDefault="00DB6269" w:rsidP="00DB6269"/>
    <w:p w14:paraId="34518AD9" w14:textId="2499ABD1" w:rsidR="00DB6269" w:rsidRPr="00A535FC" w:rsidRDefault="00DB6269" w:rsidP="00DB6269">
      <w:r w:rsidRPr="00A535FC">
        <w:t xml:space="preserve">During the RAN2#AH-1801 it was shortly discussed whether clarification is needed for both </w:t>
      </w:r>
      <w:hyperlink r:id="rId12" w:history="1">
        <w:r w:rsidRPr="00D452BE">
          <w:rPr>
            <w:rStyle w:val="Hyperlink"/>
          </w:rPr>
          <w:t>TS 36.321</w:t>
        </w:r>
      </w:hyperlink>
      <w:r w:rsidRPr="00A535FC">
        <w:t xml:space="preserve"> and </w:t>
      </w:r>
      <w:hyperlink r:id="rId13" w:history="1">
        <w:r w:rsidRPr="00D452BE">
          <w:rPr>
            <w:rStyle w:val="Hyperlink"/>
          </w:rPr>
          <w:t>TS 38.321</w:t>
        </w:r>
      </w:hyperlink>
      <w:r w:rsidRPr="00A535FC">
        <w:t xml:space="preserve"> that this 4 octet bitmap format shall always be used with EN-DC</w:t>
      </w:r>
      <w:r w:rsidR="00F93F4D">
        <w:t xml:space="preserve"> [2]</w:t>
      </w:r>
      <w:r w:rsidRPr="00A535FC">
        <w:t>:</w:t>
      </w:r>
    </w:p>
    <w:p w14:paraId="37488817" w14:textId="77777777" w:rsidR="00DB6269" w:rsidRPr="00DB6269" w:rsidRDefault="00DB6269" w:rsidP="00DB6269">
      <w:pPr>
        <w:overflowPunct w:val="0"/>
        <w:autoSpaceDE w:val="0"/>
        <w:autoSpaceDN w:val="0"/>
        <w:adjustRightInd w:val="0"/>
        <w:spacing w:before="60" w:after="60"/>
        <w:ind w:left="1543" w:hanging="1259"/>
        <w:textAlignment w:val="baseline"/>
        <w:rPr>
          <w:rFonts w:ascii="Arial" w:eastAsia="MS Mincho" w:hAnsi="Arial"/>
          <w:i/>
          <w:szCs w:val="24"/>
          <w:lang w:eastAsia="en-GB"/>
        </w:rPr>
      </w:pPr>
      <w:r w:rsidRPr="00DB6269">
        <w:rPr>
          <w:rFonts w:ascii="Arial" w:eastAsia="MS Mincho" w:hAnsi="Arial"/>
          <w:i/>
          <w:szCs w:val="24"/>
          <w:lang w:eastAsia="en-GB"/>
        </w:rPr>
        <w:t>R2-1801539</w:t>
      </w:r>
      <w:r w:rsidRPr="00DB6269">
        <w:rPr>
          <w:rFonts w:ascii="Arial" w:eastAsia="MS Mincho" w:hAnsi="Arial"/>
          <w:i/>
          <w:szCs w:val="24"/>
          <w:lang w:eastAsia="en-GB"/>
        </w:rPr>
        <w:tab/>
        <w:t>PHR MAC CE for EN-DC</w:t>
      </w:r>
      <w:r w:rsidRPr="00DB6269">
        <w:rPr>
          <w:rFonts w:ascii="Arial" w:eastAsia="MS Mincho" w:hAnsi="Arial"/>
          <w:i/>
          <w:szCs w:val="24"/>
          <w:lang w:eastAsia="en-GB"/>
        </w:rPr>
        <w:tab/>
        <w:t>CATT</w:t>
      </w:r>
      <w:r w:rsidRPr="00DB6269">
        <w:rPr>
          <w:rFonts w:ascii="Arial" w:eastAsia="MS Mincho" w:hAnsi="Arial"/>
          <w:i/>
          <w:szCs w:val="24"/>
          <w:lang w:eastAsia="en-GB"/>
        </w:rPr>
        <w:tab/>
        <w:t xml:space="preserve">discussion </w:t>
      </w:r>
    </w:p>
    <w:p w14:paraId="7499AB5A" w14:textId="77777777" w:rsidR="00DB6269" w:rsidRPr="00DB6269" w:rsidRDefault="00DB6269" w:rsidP="00DB6269">
      <w:pPr>
        <w:tabs>
          <w:tab w:val="left" w:pos="1622"/>
        </w:tabs>
        <w:overflowPunct w:val="0"/>
        <w:autoSpaceDE w:val="0"/>
        <w:autoSpaceDN w:val="0"/>
        <w:adjustRightInd w:val="0"/>
        <w:spacing w:after="0"/>
        <w:ind w:left="1906" w:hanging="363"/>
        <w:textAlignment w:val="baseline"/>
        <w:rPr>
          <w:rFonts w:ascii="Arial" w:eastAsia="MS Mincho" w:hAnsi="Arial"/>
          <w:i/>
          <w:szCs w:val="24"/>
          <w:lang w:eastAsia="en-GB"/>
        </w:rPr>
      </w:pPr>
      <w:r w:rsidRPr="00DB6269">
        <w:rPr>
          <w:rFonts w:ascii="Arial" w:eastAsia="MS Mincho" w:hAnsi="Arial"/>
          <w:i/>
          <w:szCs w:val="24"/>
          <w:lang w:eastAsia="en-GB"/>
        </w:rPr>
        <w:t>-</w:t>
      </w:r>
      <w:r w:rsidRPr="00DB6269">
        <w:rPr>
          <w:rFonts w:ascii="Arial" w:eastAsia="MS Mincho" w:hAnsi="Arial"/>
          <w:i/>
          <w:szCs w:val="24"/>
          <w:lang w:eastAsia="en-GB"/>
        </w:rPr>
        <w:tab/>
        <w:t>Ericsson supports the intention.  Samsung thinks it is not needed as it will happen automatically due to the numbering of SCells.</w:t>
      </w:r>
    </w:p>
    <w:p w14:paraId="464F8319" w14:textId="77777777" w:rsidR="00DB6269" w:rsidRPr="00DB6269" w:rsidRDefault="00DB6269" w:rsidP="00DB6269">
      <w:pPr>
        <w:tabs>
          <w:tab w:val="left" w:pos="1622"/>
        </w:tabs>
        <w:overflowPunct w:val="0"/>
        <w:autoSpaceDE w:val="0"/>
        <w:autoSpaceDN w:val="0"/>
        <w:adjustRightInd w:val="0"/>
        <w:spacing w:after="0"/>
        <w:ind w:left="1906" w:hanging="363"/>
        <w:textAlignment w:val="baseline"/>
        <w:rPr>
          <w:rFonts w:ascii="Arial" w:eastAsia="MS Mincho" w:hAnsi="Arial"/>
          <w:i/>
          <w:szCs w:val="24"/>
          <w:lang w:eastAsia="en-GB"/>
        </w:rPr>
      </w:pPr>
      <w:r w:rsidRPr="00DB6269">
        <w:rPr>
          <w:rFonts w:ascii="Arial" w:eastAsia="MS Mincho" w:hAnsi="Arial"/>
          <w:i/>
          <w:szCs w:val="24"/>
          <w:lang w:eastAsia="en-GB"/>
        </w:rPr>
        <w:t>=&gt;</w:t>
      </w:r>
      <w:r w:rsidRPr="00DB6269">
        <w:rPr>
          <w:rFonts w:ascii="Arial" w:eastAsia="MS Mincho" w:hAnsi="Arial"/>
          <w:i/>
          <w:szCs w:val="24"/>
          <w:lang w:eastAsia="en-GB"/>
        </w:rPr>
        <w:tab/>
        <w:t>No need to clarify further in MAC spec</w:t>
      </w:r>
    </w:p>
    <w:p w14:paraId="73652308" w14:textId="77777777" w:rsidR="00DB6269" w:rsidRPr="00DB6269" w:rsidRDefault="00DB6269" w:rsidP="00DB6269">
      <w:pPr>
        <w:tabs>
          <w:tab w:val="left" w:pos="1622"/>
        </w:tabs>
        <w:overflowPunct w:val="0"/>
        <w:autoSpaceDE w:val="0"/>
        <w:autoSpaceDN w:val="0"/>
        <w:adjustRightInd w:val="0"/>
        <w:spacing w:after="0"/>
        <w:ind w:left="1906" w:hanging="363"/>
        <w:textAlignment w:val="baseline"/>
        <w:rPr>
          <w:rFonts w:ascii="Arial" w:eastAsia="MS Mincho" w:hAnsi="Arial"/>
          <w:szCs w:val="24"/>
          <w:lang w:eastAsia="en-GB"/>
        </w:rPr>
      </w:pPr>
      <w:r w:rsidRPr="00DB6269">
        <w:rPr>
          <w:rFonts w:ascii="Arial" w:eastAsia="MS Mincho" w:hAnsi="Arial"/>
          <w:i/>
          <w:szCs w:val="24"/>
          <w:lang w:eastAsia="en-GB"/>
        </w:rPr>
        <w:t>=&gt;</w:t>
      </w:r>
      <w:r w:rsidRPr="00DB6269">
        <w:rPr>
          <w:rFonts w:ascii="Arial" w:eastAsia="MS Mincho" w:hAnsi="Arial"/>
          <w:i/>
          <w:szCs w:val="24"/>
          <w:lang w:eastAsia="en-GB"/>
        </w:rPr>
        <w:tab/>
        <w:t>Noted</w:t>
      </w:r>
    </w:p>
    <w:p w14:paraId="09FDD8A7" w14:textId="77777777" w:rsidR="00DB6269" w:rsidRPr="00A535FC" w:rsidRDefault="00DB6269" w:rsidP="00DB6269"/>
    <w:p w14:paraId="464295FC" w14:textId="02E186CF" w:rsidR="00A535FC" w:rsidRPr="00A535FC" w:rsidRDefault="00DB6269" w:rsidP="00DB6269">
      <w:r w:rsidRPr="00A535FC">
        <w:t>As can be seen from the above minutes, it was claimed such would happen anyway due to numbering of SCells.</w:t>
      </w:r>
      <w:r w:rsidR="00A535FC" w:rsidRPr="00A535FC">
        <w:t xml:space="preserve"> Both TS 36.321 and TS 38.321 specify the selection for the PHR format as follows:</w:t>
      </w:r>
    </w:p>
    <w:p w14:paraId="4AB7CB06" w14:textId="77777777" w:rsidR="00A535FC" w:rsidRPr="00A535FC" w:rsidRDefault="00A535FC" w:rsidP="00A535FC">
      <w:r w:rsidRPr="00A535FC">
        <w:t>TS 36.321:</w:t>
      </w:r>
    </w:p>
    <w:p w14:paraId="20FD5226" w14:textId="7A312726" w:rsidR="00A535FC" w:rsidRPr="00A535FC" w:rsidRDefault="00A535FC" w:rsidP="00A535FC">
      <w:pPr>
        <w:ind w:left="284" w:firstLine="1"/>
        <w:rPr>
          <w:i/>
        </w:rPr>
      </w:pPr>
      <w:r w:rsidRPr="00A535FC">
        <w:rPr>
          <w:i/>
        </w:rPr>
        <w:t>One octet with Ci fields is used for indicating the presence of PH per SCell when the highest SCellIndex of SCell with configured uplink is less than 8, otherwise four octets are used.</w:t>
      </w:r>
    </w:p>
    <w:p w14:paraId="4AD9278E" w14:textId="2A21879D" w:rsidR="00A535FC" w:rsidRPr="00A535FC" w:rsidRDefault="00A535FC" w:rsidP="00A535FC">
      <w:pPr>
        <w:rPr>
          <w:rFonts w:eastAsia="Malgun Gothic"/>
          <w:lang w:eastAsia="ko-KR"/>
        </w:rPr>
      </w:pPr>
      <w:r w:rsidRPr="00A535FC">
        <w:rPr>
          <w:rFonts w:eastAsia="Malgun Gothic"/>
          <w:lang w:eastAsia="ko-KR"/>
        </w:rPr>
        <w:t>TS 38.321:</w:t>
      </w:r>
    </w:p>
    <w:p w14:paraId="67E9795B" w14:textId="07F48684" w:rsidR="00A535FC" w:rsidRPr="00A535FC" w:rsidRDefault="00A535FC" w:rsidP="00A535FC">
      <w:pPr>
        <w:ind w:left="284"/>
        <w:rPr>
          <w:rFonts w:eastAsia="Malgun Gothic"/>
          <w:i/>
          <w:lang w:eastAsia="ko-KR"/>
        </w:rPr>
      </w:pPr>
      <w:r w:rsidRPr="00A535FC">
        <w:rPr>
          <w:rFonts w:eastAsia="Malgun Gothic"/>
          <w:i/>
          <w:lang w:eastAsia="ko-KR"/>
        </w:rPr>
        <w:t>A single octet bitmap is used for indicating the presence of PH per SCell when the highest SCellIndex of SCell with configured uplink is less than 8, otherwise four octets are used.</w:t>
      </w:r>
    </w:p>
    <w:p w14:paraId="6A6D4420" w14:textId="247B6C36" w:rsidR="00DB6269" w:rsidRPr="00A535FC" w:rsidRDefault="00A535FC" w:rsidP="00DB6269">
      <w:r w:rsidRPr="00A535FC">
        <w:t>It seems there is place for unclarity: f</w:t>
      </w:r>
      <w:r w:rsidR="00DB6269" w:rsidRPr="00A535FC">
        <w:t>or instance, eNB could decide to use serving cell indices 0-4 for itself and provides gNB the range from 5-</w:t>
      </w:r>
      <w:r w:rsidR="00693BF8">
        <w:t>31</w:t>
      </w:r>
      <w:r w:rsidRPr="00A535FC">
        <w:t xml:space="preserve">. After this point, eNB does not know which PHR format the UE will use for LTE side report as the eNB does not know how many serving cells gNB may have configured, and more importantly, which of those </w:t>
      </w:r>
      <w:r w:rsidRPr="00A535FC">
        <w:lastRenderedPageBreak/>
        <w:t xml:space="preserve">come with configured </w:t>
      </w:r>
      <w:r w:rsidR="00693BF8">
        <w:t>uplink</w:t>
      </w:r>
      <w:r w:rsidRPr="00A535FC">
        <w:t>.</w:t>
      </w:r>
      <w:r>
        <w:t xml:space="preserve"> This problem will arise also other way around when the gNB is the MN (Master Node)</w:t>
      </w:r>
      <w:r w:rsidR="00693BF8">
        <w:t xml:space="preserve"> in MR-DC</w:t>
      </w:r>
      <w:r>
        <w:t>.</w:t>
      </w:r>
    </w:p>
    <w:p w14:paraId="253D8A5E" w14:textId="4AB99BE9" w:rsidR="00A535FC" w:rsidRDefault="00A535FC" w:rsidP="00DB6269">
      <w:r w:rsidRPr="00A535FC">
        <w:t xml:space="preserve">Now this problem could be able to be </w:t>
      </w:r>
      <w:r>
        <w:t xml:space="preserve">bypassed by MN configuring the </w:t>
      </w:r>
      <w:r w:rsidRPr="00A535FC">
        <w:rPr>
          <w:i/>
        </w:rPr>
        <w:t>ServCellIndex</w:t>
      </w:r>
      <w:r>
        <w:t xml:space="preserve"> range for the SN, e.g., starting always no lower index than 8. However, this will restrict configuring scenarios where SN might configure much more carriers than MN, like one CC in MN and 31 CCs in SN. With the current specification, such configuration is not possible without creating ambiguity in the NW which format the UE will be utilizing.</w:t>
      </w:r>
    </w:p>
    <w:p w14:paraId="4D9F0A7E" w14:textId="57E275C4" w:rsidR="00A535FC" w:rsidRPr="00A535FC" w:rsidRDefault="00A535FC" w:rsidP="00DB6269">
      <w:pPr>
        <w:rPr>
          <w:b/>
        </w:rPr>
      </w:pPr>
      <w:r>
        <w:rPr>
          <w:b/>
        </w:rPr>
        <w:t xml:space="preserve">Observation: </w:t>
      </w:r>
      <w:r w:rsidR="00693BF8">
        <w:rPr>
          <w:b/>
        </w:rPr>
        <w:t xml:space="preserve">Ambiguity on which PHR format the UE is using with </w:t>
      </w:r>
      <w:r w:rsidR="007C4555">
        <w:rPr>
          <w:b/>
        </w:rPr>
        <w:t>EN</w:t>
      </w:r>
      <w:r w:rsidR="00693BF8">
        <w:rPr>
          <w:b/>
        </w:rPr>
        <w:t xml:space="preserve">-DC may be created on MN side when </w:t>
      </w:r>
      <w:r w:rsidR="00693BF8" w:rsidRPr="00693BF8">
        <w:rPr>
          <w:b/>
          <w:i/>
        </w:rPr>
        <w:t>ServingCellIndex</w:t>
      </w:r>
      <w:r w:rsidR="00693BF8">
        <w:rPr>
          <w:b/>
        </w:rPr>
        <w:t xml:space="preserve"> range configured for SN to use starts with index &lt; 8.</w:t>
      </w:r>
    </w:p>
    <w:p w14:paraId="50C02CFE" w14:textId="7EA9A85F" w:rsidR="00693BF8" w:rsidRDefault="00693BF8" w:rsidP="00DB6269">
      <w:r>
        <w:t xml:space="preserve">To be future proof for scenarios involving much more SN CCs than MN CCs, it seems desirable to clarify explicitly in the both MAC TSes the 4 octet bitmap shall be used when </w:t>
      </w:r>
      <w:r w:rsidR="007C4555">
        <w:t>EN</w:t>
      </w:r>
      <w:r>
        <w:t>-DC is configured.</w:t>
      </w:r>
    </w:p>
    <w:p w14:paraId="64F801F9" w14:textId="575827AC" w:rsidR="00693BF8" w:rsidRPr="00693BF8" w:rsidRDefault="00693BF8" w:rsidP="00DB6269">
      <w:pPr>
        <w:rPr>
          <w:b/>
        </w:rPr>
      </w:pPr>
      <w:r>
        <w:rPr>
          <w:b/>
        </w:rPr>
        <w:t>Proposal</w:t>
      </w:r>
      <w:r w:rsidR="00D452BE">
        <w:rPr>
          <w:b/>
        </w:rPr>
        <w:t xml:space="preserve"> 1</w:t>
      </w:r>
      <w:r>
        <w:rPr>
          <w:b/>
        </w:rPr>
        <w:t xml:space="preserve">: Clarify in both TS 36.321 and TS 38.321 the 4 octet bitmap PHR format shall be used when </w:t>
      </w:r>
      <w:r w:rsidR="007C4555">
        <w:rPr>
          <w:b/>
        </w:rPr>
        <w:t>EN</w:t>
      </w:r>
      <w:r>
        <w:rPr>
          <w:b/>
        </w:rPr>
        <w:t>-DC is configured.</w:t>
      </w:r>
    </w:p>
    <w:p w14:paraId="7E2A61B2" w14:textId="49A1FF35" w:rsidR="00DB6269" w:rsidRPr="00A535FC" w:rsidRDefault="00693BF8" w:rsidP="00693BF8">
      <w:pPr>
        <w:pStyle w:val="Heading2"/>
      </w:pPr>
      <w:r>
        <w:t>2.2</w:t>
      </w:r>
      <w:r>
        <w:tab/>
        <w:t>Type X PH applicability for PCell</w:t>
      </w:r>
    </w:p>
    <w:p w14:paraId="122870D0" w14:textId="592467B5" w:rsidR="00DB6269" w:rsidRDefault="00693BF8" w:rsidP="00CD4C7B">
      <w:r>
        <w:t xml:space="preserve">In the current TS 38.321, all the PHR format figures include “PH (Type X, PCell)” </w:t>
      </w:r>
      <w:r w:rsidR="00D452BE">
        <w:t xml:space="preserve">field. However, as the PCell cannot be configured as SRS only carrier and hence shall always report Type 1 PH, the figures should be corrected to include “PH (Type </w:t>
      </w:r>
      <w:r w:rsidR="00D452BE" w:rsidRPr="00D452BE">
        <w:rPr>
          <w:highlight w:val="yellow"/>
        </w:rPr>
        <w:t>1</w:t>
      </w:r>
      <w:r w:rsidR="00D452BE">
        <w:t>, PCell)”.</w:t>
      </w:r>
    </w:p>
    <w:p w14:paraId="64AB8363" w14:textId="06647132" w:rsidR="00D452BE" w:rsidRPr="00D452BE" w:rsidRDefault="00D452BE" w:rsidP="00CD4C7B">
      <w:pPr>
        <w:rPr>
          <w:b/>
        </w:rPr>
      </w:pPr>
      <w:r>
        <w:rPr>
          <w:b/>
        </w:rPr>
        <w:t>Proposal 2: In TS 38.321, change “PH (Type X, PCell)” to “PH (Type 1, PCell)” in the format figures of PHR.</w:t>
      </w:r>
    </w:p>
    <w:p w14:paraId="43A12B72" w14:textId="77DF238B" w:rsidR="00CD4C7B" w:rsidRPr="00A535FC" w:rsidRDefault="00D452BE" w:rsidP="00CD4C7B">
      <w:pPr>
        <w:pStyle w:val="Heading1"/>
      </w:pPr>
      <w:r>
        <w:t>3</w:t>
      </w:r>
      <w:r w:rsidR="00CD4C7B" w:rsidRPr="00A535FC">
        <w:tab/>
      </w:r>
      <w:r>
        <w:t>Conclusions</w:t>
      </w:r>
    </w:p>
    <w:p w14:paraId="190C81D1" w14:textId="49DA09E8" w:rsidR="00CD4C7B" w:rsidRDefault="00D452BE" w:rsidP="00CD4C7B">
      <w:r>
        <w:t>This contribution discussed the remaining PHR format issues and proposes the following:</w:t>
      </w:r>
    </w:p>
    <w:p w14:paraId="6A773C45" w14:textId="0A808846" w:rsidR="00D452BE" w:rsidRPr="00693BF8" w:rsidRDefault="00D452BE" w:rsidP="00D452BE">
      <w:pPr>
        <w:rPr>
          <w:b/>
        </w:rPr>
      </w:pPr>
      <w:r>
        <w:rPr>
          <w:b/>
        </w:rPr>
        <w:t xml:space="preserve">Proposal 1: Clarify in both TS 36.321 and TS 38.321 the 4 octet bitmap PHR format shall be used when </w:t>
      </w:r>
      <w:r w:rsidR="007C4555">
        <w:rPr>
          <w:b/>
        </w:rPr>
        <w:t>EN</w:t>
      </w:r>
      <w:r>
        <w:rPr>
          <w:b/>
        </w:rPr>
        <w:t>-DC is configured.</w:t>
      </w:r>
    </w:p>
    <w:p w14:paraId="47A5F671" w14:textId="7FF89FCC" w:rsidR="00D452BE" w:rsidRDefault="00D452BE" w:rsidP="00D452BE">
      <w:pPr>
        <w:rPr>
          <w:b/>
        </w:rPr>
      </w:pPr>
      <w:r>
        <w:rPr>
          <w:b/>
        </w:rPr>
        <w:t>Proposal 2: In TS 38.321, change “PH (Type X, PCell)” to “PH (Type 1, PCell)” in the format figures of PHR.</w:t>
      </w:r>
    </w:p>
    <w:p w14:paraId="0017420F" w14:textId="7D9A1637" w:rsidR="007C4555" w:rsidRPr="007C4555" w:rsidRDefault="007C4555" w:rsidP="00D452BE">
      <w:r>
        <w:t>The related CRs are provided in [3, 4].</w:t>
      </w:r>
    </w:p>
    <w:p w14:paraId="0FDCFAC2" w14:textId="77777777" w:rsidR="00CD4C7B" w:rsidRPr="00A535FC" w:rsidRDefault="00CD4C7B" w:rsidP="00CD4C7B">
      <w:pPr>
        <w:pStyle w:val="Heading1"/>
      </w:pPr>
      <w:r w:rsidRPr="00A535FC">
        <w:t>References</w:t>
      </w:r>
    </w:p>
    <w:p w14:paraId="4AA5C936" w14:textId="318BF3D7" w:rsidR="00CD4C7B" w:rsidRDefault="00D452BE" w:rsidP="00D452BE">
      <w:pPr>
        <w:numPr>
          <w:ilvl w:val="0"/>
          <w:numId w:val="4"/>
        </w:numPr>
        <w:overflowPunct w:val="0"/>
        <w:autoSpaceDE w:val="0"/>
        <w:autoSpaceDN w:val="0"/>
        <w:adjustRightInd w:val="0"/>
        <w:textAlignment w:val="baseline"/>
      </w:pPr>
      <w:r w:rsidRPr="00D452BE">
        <w:t>R2-1801701</w:t>
      </w:r>
      <w:r>
        <w:t xml:space="preserve">, </w:t>
      </w:r>
      <w:r w:rsidRPr="00D452BE">
        <w:rPr>
          <w:i/>
        </w:rPr>
        <w:t>Report of 3GPP TSG RAN2#100 meeting, Reno, Nevada, USA</w:t>
      </w:r>
      <w:r>
        <w:t>, ETSI MCC</w:t>
      </w:r>
    </w:p>
    <w:p w14:paraId="35F222F4" w14:textId="1B5346E6" w:rsidR="00080512" w:rsidRDefault="00F93F4D" w:rsidP="00CD4C7B">
      <w:pPr>
        <w:numPr>
          <w:ilvl w:val="0"/>
          <w:numId w:val="4"/>
        </w:numPr>
        <w:overflowPunct w:val="0"/>
        <w:autoSpaceDE w:val="0"/>
        <w:autoSpaceDN w:val="0"/>
        <w:adjustRightInd w:val="0"/>
        <w:textAlignment w:val="baseline"/>
      </w:pPr>
      <w:r w:rsidRPr="00F93F4D">
        <w:t>R2-1801702</w:t>
      </w:r>
      <w:r>
        <w:t xml:space="preserve">, </w:t>
      </w:r>
      <w:r w:rsidRPr="00F93F4D">
        <w:rPr>
          <w:i/>
        </w:rPr>
        <w:t>Report of 3GPP TSG RAN2#AH-1801 meeting, Vancouver, Canada</w:t>
      </w:r>
      <w:r>
        <w:t>, ETSI MCC</w:t>
      </w:r>
    </w:p>
    <w:p w14:paraId="64D3B667" w14:textId="7E0D2AAA" w:rsidR="007C4555" w:rsidRDefault="007C4555" w:rsidP="007C4555">
      <w:pPr>
        <w:numPr>
          <w:ilvl w:val="0"/>
          <w:numId w:val="4"/>
        </w:numPr>
        <w:overflowPunct w:val="0"/>
        <w:autoSpaceDE w:val="0"/>
        <w:autoSpaceDN w:val="0"/>
        <w:adjustRightInd w:val="0"/>
        <w:textAlignment w:val="baseline"/>
      </w:pPr>
      <w:r>
        <w:t>R2-</w:t>
      </w:r>
      <w:r w:rsidRPr="00C42F09">
        <w:t>180</w:t>
      </w:r>
      <w:r w:rsidR="00C42F09" w:rsidRPr="00C42F09">
        <w:t>5344</w:t>
      </w:r>
      <w:r>
        <w:t xml:space="preserve">, </w:t>
      </w:r>
      <w:r w:rsidRPr="007C4555">
        <w:rPr>
          <w:i/>
        </w:rPr>
        <w:t>Clarification on PHR format usage in 38.321</w:t>
      </w:r>
      <w:r>
        <w:t>, Nokia, Nokia Shanghai Bell</w:t>
      </w:r>
    </w:p>
    <w:p w14:paraId="4A7696B1" w14:textId="5A2ABBA9" w:rsidR="007C4555" w:rsidRPr="00A535FC" w:rsidRDefault="007C4555" w:rsidP="007C4555">
      <w:pPr>
        <w:numPr>
          <w:ilvl w:val="0"/>
          <w:numId w:val="4"/>
        </w:numPr>
        <w:overflowPunct w:val="0"/>
        <w:autoSpaceDE w:val="0"/>
        <w:autoSpaceDN w:val="0"/>
        <w:adjustRightInd w:val="0"/>
        <w:textAlignment w:val="baseline"/>
      </w:pPr>
      <w:r>
        <w:t>R2-</w:t>
      </w:r>
      <w:r w:rsidRPr="00C42F09">
        <w:t>180</w:t>
      </w:r>
      <w:r w:rsidR="00C42F09" w:rsidRPr="00C42F09">
        <w:t>5345</w:t>
      </w:r>
      <w:r>
        <w:t xml:space="preserve">, </w:t>
      </w:r>
      <w:bookmarkStart w:id="0" w:name="_GoBack"/>
      <w:bookmarkEnd w:id="0"/>
      <w:r w:rsidRPr="007C4555">
        <w:rPr>
          <w:i/>
        </w:rPr>
        <w:t>Clarifi</w:t>
      </w:r>
      <w:r>
        <w:rPr>
          <w:i/>
        </w:rPr>
        <w:t>cation on PHR format usage in 36</w:t>
      </w:r>
      <w:r w:rsidRPr="007C4555">
        <w:rPr>
          <w:i/>
        </w:rPr>
        <w:t>.321</w:t>
      </w:r>
      <w:r>
        <w:t>, Nokia, Nokia Shanghai Bell</w:t>
      </w:r>
    </w:p>
    <w:sectPr w:rsidR="007C4555" w:rsidRPr="00A535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1991" w14:textId="77777777" w:rsidR="00165806" w:rsidRDefault="00165806">
      <w:r>
        <w:separator/>
      </w:r>
    </w:p>
  </w:endnote>
  <w:endnote w:type="continuationSeparator" w:id="0">
    <w:p w14:paraId="3C82221A" w14:textId="77777777" w:rsidR="00165806" w:rsidRDefault="0016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FC71A" w14:textId="77777777" w:rsidR="00165806" w:rsidRDefault="00165806">
      <w:r>
        <w:separator/>
      </w:r>
    </w:p>
  </w:footnote>
  <w:footnote w:type="continuationSeparator" w:id="0">
    <w:p w14:paraId="167776D1" w14:textId="77777777" w:rsidR="00165806" w:rsidRDefault="00165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0E95"/>
    <w:rsid w:val="000B7BCF"/>
    <w:rsid w:val="000C522B"/>
    <w:rsid w:val="000D58AB"/>
    <w:rsid w:val="00112F1A"/>
    <w:rsid w:val="00145075"/>
    <w:rsid w:val="00165806"/>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A1C9A"/>
    <w:rsid w:val="004A1F7B"/>
    <w:rsid w:val="004B78A2"/>
    <w:rsid w:val="004C44D2"/>
    <w:rsid w:val="004D3578"/>
    <w:rsid w:val="004D380D"/>
    <w:rsid w:val="004E213A"/>
    <w:rsid w:val="00503171"/>
    <w:rsid w:val="00506C28"/>
    <w:rsid w:val="00534DA0"/>
    <w:rsid w:val="00543E6C"/>
    <w:rsid w:val="00565087"/>
    <w:rsid w:val="0056573F"/>
    <w:rsid w:val="005B3106"/>
    <w:rsid w:val="00611566"/>
    <w:rsid w:val="006311F3"/>
    <w:rsid w:val="00646D99"/>
    <w:rsid w:val="0065175E"/>
    <w:rsid w:val="00656910"/>
    <w:rsid w:val="00693BF8"/>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4555"/>
    <w:rsid w:val="007D52FC"/>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22A70"/>
    <w:rsid w:val="00A535FC"/>
    <w:rsid w:val="00A53724"/>
    <w:rsid w:val="00A82346"/>
    <w:rsid w:val="00A9671C"/>
    <w:rsid w:val="00AA1553"/>
    <w:rsid w:val="00B05962"/>
    <w:rsid w:val="00B15449"/>
    <w:rsid w:val="00B27303"/>
    <w:rsid w:val="00B47FD1"/>
    <w:rsid w:val="00B516BB"/>
    <w:rsid w:val="00BB2D75"/>
    <w:rsid w:val="00BC3555"/>
    <w:rsid w:val="00C12B51"/>
    <w:rsid w:val="00C24650"/>
    <w:rsid w:val="00C33079"/>
    <w:rsid w:val="00C42F09"/>
    <w:rsid w:val="00C83A13"/>
    <w:rsid w:val="00C9068C"/>
    <w:rsid w:val="00C92967"/>
    <w:rsid w:val="00CA3D0C"/>
    <w:rsid w:val="00CA654B"/>
    <w:rsid w:val="00CD4C7B"/>
    <w:rsid w:val="00D33BE3"/>
    <w:rsid w:val="00D3792D"/>
    <w:rsid w:val="00D452BE"/>
    <w:rsid w:val="00D55E47"/>
    <w:rsid w:val="00D62E19"/>
    <w:rsid w:val="00D738D6"/>
    <w:rsid w:val="00D80795"/>
    <w:rsid w:val="00D854BE"/>
    <w:rsid w:val="00D87E00"/>
    <w:rsid w:val="00D9134D"/>
    <w:rsid w:val="00D96D11"/>
    <w:rsid w:val="00DA3912"/>
    <w:rsid w:val="00DA7A03"/>
    <w:rsid w:val="00DB0DB8"/>
    <w:rsid w:val="00DB1818"/>
    <w:rsid w:val="00DB6269"/>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3F4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452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1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6_series/36.321/36321-f1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F715555C-40D3-4FA9-82B4-484FF44B6B7C}">
  <ds:schemaRefs>
    <ds:schemaRef ds:uri="83f22d2f-d16e-4be6-ad4f-29fa0b067c3c"/>
    <ds:schemaRef ds:uri="3b34c8f0-1ef5-4d1e-bb66-517ce7fe7356"/>
    <ds:schemaRef ds:uri="http://schemas.openxmlformats.org/package/2006/metadata/core-properties"/>
    <ds:schemaRef ds:uri="http://www.w3.org/XML/1998/namespace"/>
    <ds:schemaRef ds:uri="http://purl.org/dc/dcmitype/"/>
    <ds:schemaRef ds:uri="a3840f4f-04be-43d1-b2ef-6ff1382503c7"/>
    <ds:schemaRef ds:uri="http://purl.org/dc/terms/"/>
    <ds:schemaRef ds:uri="http://schemas.microsoft.com/office/2006/documentManagement/types"/>
    <ds:schemaRef ds:uri="71c5aaf6-e6ce-465b-b873-5148d2a4c105"/>
    <ds:schemaRef ds:uri="http://purl.org/dc/elements/1.1/"/>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757</Words>
  <Characters>3759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2018-04-05T14:13:00Z</dcterms:created>
  <dcterms:modified xsi:type="dcterms:W3CDTF">2018-04-05T14:13:00Z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